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28E" w:rsidRPr="00397624" w:rsidRDefault="00D13030" w:rsidP="0000228E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397624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="00182299" w:rsidRPr="00397624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397624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00228E" w:rsidRPr="00397624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="0000228E" w:rsidRPr="00397624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="0000228E" w:rsidRPr="00397624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งบประมาณของสำนักหน่วยงาน</w:t>
      </w:r>
    </w:p>
    <w:p w:rsidR="002A2006" w:rsidRPr="00397624" w:rsidRDefault="002A2006" w:rsidP="002A2006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>ตัวชี้วัดที่ 4.2</w:t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567F26" w:rsidRPr="00397624" w:rsidRDefault="00567F26" w:rsidP="0000228E">
      <w:pPr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DA1A6F" w:rsidRPr="0039762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b/>
          <w:bCs/>
          <w:sz w:val="30"/>
          <w:szCs w:val="30"/>
        </w:rPr>
        <w:t>4.</w:t>
      </w:r>
      <w:r w:rsidR="00587CF0" w:rsidRPr="00397624">
        <w:rPr>
          <w:rFonts w:ascii="TH SarabunPSK" w:hAnsi="TH SarabunPSK" w:cs="TH SarabunPSK" w:hint="cs"/>
          <w:b/>
          <w:bCs/>
          <w:sz w:val="30"/>
          <w:szCs w:val="30"/>
          <w:cs/>
        </w:rPr>
        <w:t>2</w:t>
      </w:r>
      <w:r w:rsidR="00D07171" w:rsidRPr="00397624">
        <w:rPr>
          <w:rFonts w:ascii="TH SarabunPSK" w:hAnsi="TH SarabunPSK" w:cs="TH SarabunPSK"/>
          <w:b/>
          <w:bCs/>
          <w:sz w:val="30"/>
          <w:szCs w:val="30"/>
        </w:rPr>
        <w:t>.2</w:t>
      </w:r>
      <w:r w:rsidRPr="00397624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00228E" w:rsidRPr="00397624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ร้อยละของการเบิกจ่ายเงินงบประมาณตามแผนไตรมาสที่ 2</w:t>
      </w:r>
    </w:p>
    <w:p w:rsidR="00D13030" w:rsidRPr="00397624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397624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 w:rsidRPr="0039762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39762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87CF0" w:rsidRPr="0039762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5</w:t>
      </w:r>
    </w:p>
    <w:p w:rsidR="00D13030" w:rsidRPr="0039762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397624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397624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</w:t>
      </w:r>
      <w:r w:rsidR="00397624"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สำนัก/หน่วยงาน ทั้งนี้ไม่รวมงบประมาณที่ได้รับการจัดสรรเพิ่มเติมระหว่างปีงบประมาณ </w:t>
      </w:r>
    </w:p>
    <w:p w:rsidR="00D13030" w:rsidRPr="00397624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397624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ช่วงการปรับเกณฑ์การให้คะแนน +/- 5 </w:t>
      </w:r>
      <w:bookmarkStart w:id="0" w:name="_GoBack"/>
      <w:bookmarkEnd w:id="0"/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ต่อ 1 คะแนน โดยกำหนดเกณฑ์การให้คะแนน</w:t>
      </w:r>
      <w:r w:rsidRPr="0039762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39762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397624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397624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397624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 w:hint="cs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39762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139"/>
        <w:gridCol w:w="1417"/>
        <w:gridCol w:w="1418"/>
        <w:gridCol w:w="1388"/>
      </w:tblGrid>
      <w:tr w:rsidR="00D13030" w:rsidRPr="00397624" w:rsidTr="00F62DAD">
        <w:tc>
          <w:tcPr>
            <w:tcW w:w="3710" w:type="dxa"/>
            <w:vMerge w:val="restart"/>
            <w:vAlign w:val="center"/>
          </w:tcPr>
          <w:p w:rsidR="00D13030" w:rsidRPr="0039762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139" w:type="dxa"/>
            <w:vMerge w:val="restart"/>
            <w:vAlign w:val="center"/>
          </w:tcPr>
          <w:p w:rsidR="00D13030" w:rsidRPr="0039762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223" w:type="dxa"/>
            <w:gridSpan w:val="3"/>
            <w:vAlign w:val="center"/>
          </w:tcPr>
          <w:p w:rsidR="00D13030" w:rsidRPr="0039762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C571EB" w:rsidRPr="00397624" w:rsidTr="00F62DAD">
        <w:tc>
          <w:tcPr>
            <w:tcW w:w="3710" w:type="dxa"/>
            <w:vMerge/>
            <w:vAlign w:val="center"/>
          </w:tcPr>
          <w:p w:rsidR="00C571EB" w:rsidRPr="00397624" w:rsidRDefault="00C571EB" w:rsidP="00C571EB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vMerge/>
            <w:vAlign w:val="center"/>
          </w:tcPr>
          <w:p w:rsidR="00C571EB" w:rsidRPr="00397624" w:rsidRDefault="00C571EB" w:rsidP="00C571EB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:rsidR="00C571EB" w:rsidRPr="00397624" w:rsidRDefault="00C571EB" w:rsidP="00C571E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418" w:type="dxa"/>
            <w:vAlign w:val="center"/>
          </w:tcPr>
          <w:p w:rsidR="00C571EB" w:rsidRPr="00397624" w:rsidRDefault="00C571EB" w:rsidP="00C571E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88" w:type="dxa"/>
            <w:vAlign w:val="center"/>
          </w:tcPr>
          <w:p w:rsidR="00C571EB" w:rsidRPr="00397624" w:rsidRDefault="00C571EB" w:rsidP="00C571E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397624" w:rsidTr="00F62DAD">
        <w:trPr>
          <w:trHeight w:val="679"/>
        </w:trPr>
        <w:tc>
          <w:tcPr>
            <w:tcW w:w="3710" w:type="dxa"/>
          </w:tcPr>
          <w:p w:rsidR="00416FDA" w:rsidRPr="00397624" w:rsidRDefault="00DA1A6F" w:rsidP="0036376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2</w:t>
            </w:r>
          </w:p>
        </w:tc>
        <w:tc>
          <w:tcPr>
            <w:tcW w:w="1139" w:type="dxa"/>
          </w:tcPr>
          <w:p w:rsidR="00416FDA" w:rsidRPr="00397624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397624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7" w:type="dxa"/>
          </w:tcPr>
          <w:p w:rsidR="00416FDA" w:rsidRPr="00397624" w:rsidRDefault="00F62DAD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416FDA" w:rsidRPr="00397624" w:rsidRDefault="00F62DAD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 65.56</w:t>
            </w:r>
          </w:p>
        </w:tc>
        <w:tc>
          <w:tcPr>
            <w:tcW w:w="1388" w:type="dxa"/>
          </w:tcPr>
          <w:p w:rsidR="00416FDA" w:rsidRPr="00397624" w:rsidRDefault="00F62DAD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 44.72</w:t>
            </w:r>
          </w:p>
        </w:tc>
      </w:tr>
    </w:tbl>
    <w:p w:rsidR="00547BEF" w:rsidRPr="00397624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39762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397624" w:rsidTr="0079238E">
        <w:trPr>
          <w:jc w:val="center"/>
        </w:trPr>
        <w:tc>
          <w:tcPr>
            <w:tcW w:w="405" w:type="dxa"/>
          </w:tcPr>
          <w:p w:rsidR="0079238E" w:rsidRPr="0039762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397624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 สำนักอำนวยการ และ</w:t>
            </w:r>
            <w:r w:rsidR="0039762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397624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71144A" w:rsidRPr="00397624" w:rsidTr="0079238E">
        <w:trPr>
          <w:jc w:val="center"/>
        </w:trPr>
        <w:tc>
          <w:tcPr>
            <w:tcW w:w="405" w:type="dxa"/>
          </w:tcPr>
          <w:p w:rsidR="0071144A" w:rsidRPr="00397624" w:rsidRDefault="0071144A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71144A" w:rsidRPr="00397624" w:rsidRDefault="0071144A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567F26" w:rsidRPr="00397624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845719" w:rsidRPr="0039762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397624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397624">
        <w:rPr>
          <w:rFonts w:ascii="TH SarabunPSK" w:hAnsi="TH SarabunPSK" w:cs="TH SarabunPSK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397624" w:rsidRDefault="00FE1A4B" w:rsidP="004619BC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397624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5EE6" w:rsidRDefault="002F5EE6">
      <w:r>
        <w:separator/>
      </w:r>
    </w:p>
  </w:endnote>
  <w:endnote w:type="continuationSeparator" w:id="0">
    <w:p w:rsidR="002F5EE6" w:rsidRDefault="002F5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5EE6" w:rsidRDefault="002F5EE6">
      <w:r>
        <w:separator/>
      </w:r>
    </w:p>
  </w:footnote>
  <w:footnote w:type="continuationSeparator" w:id="0">
    <w:p w:rsidR="002F5EE6" w:rsidRDefault="002F5E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535A" w:rsidRDefault="001A1526" w:rsidP="005D535A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39762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.</w:t>
                            </w:r>
                            <w:r w:rsidR="00D66033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สำนักงานบริหารเทคโนโลยีเพื่อพัฒนาการศึกษา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C571E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C571E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5D535A" w:rsidRDefault="001A1526" w:rsidP="005D535A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39762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.</w:t>
                      </w:r>
                      <w:r w:rsidR="00D66033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สำนักงานบริหารเทคโนโลยีเพื่อพัฒนาการศึกษา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C571E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C571E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228E"/>
    <w:rsid w:val="000074FA"/>
    <w:rsid w:val="00007690"/>
    <w:rsid w:val="00055E87"/>
    <w:rsid w:val="00060446"/>
    <w:rsid w:val="00061DAA"/>
    <w:rsid w:val="00076886"/>
    <w:rsid w:val="000903B2"/>
    <w:rsid w:val="00092545"/>
    <w:rsid w:val="00094BDC"/>
    <w:rsid w:val="000A47B4"/>
    <w:rsid w:val="000B759B"/>
    <w:rsid w:val="000B7D25"/>
    <w:rsid w:val="000C5040"/>
    <w:rsid w:val="000D2D21"/>
    <w:rsid w:val="000D6710"/>
    <w:rsid w:val="000E67F7"/>
    <w:rsid w:val="000E73A4"/>
    <w:rsid w:val="000F20E0"/>
    <w:rsid w:val="00104A52"/>
    <w:rsid w:val="001107D0"/>
    <w:rsid w:val="00115F9C"/>
    <w:rsid w:val="00122E08"/>
    <w:rsid w:val="0013787B"/>
    <w:rsid w:val="00151173"/>
    <w:rsid w:val="00151E81"/>
    <w:rsid w:val="001541B8"/>
    <w:rsid w:val="0016216D"/>
    <w:rsid w:val="00170D2F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41184"/>
    <w:rsid w:val="0026702E"/>
    <w:rsid w:val="002741F9"/>
    <w:rsid w:val="0027645C"/>
    <w:rsid w:val="00297958"/>
    <w:rsid w:val="002A2006"/>
    <w:rsid w:val="002B1B75"/>
    <w:rsid w:val="002C3150"/>
    <w:rsid w:val="002E4335"/>
    <w:rsid w:val="002F1F36"/>
    <w:rsid w:val="002F5233"/>
    <w:rsid w:val="002F5EE6"/>
    <w:rsid w:val="00302AEC"/>
    <w:rsid w:val="00303CA2"/>
    <w:rsid w:val="00304585"/>
    <w:rsid w:val="00310929"/>
    <w:rsid w:val="003176C6"/>
    <w:rsid w:val="00332EFE"/>
    <w:rsid w:val="003442D0"/>
    <w:rsid w:val="00363763"/>
    <w:rsid w:val="00387B4E"/>
    <w:rsid w:val="00397624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9BC"/>
    <w:rsid w:val="00461DC3"/>
    <w:rsid w:val="00464E69"/>
    <w:rsid w:val="004703FB"/>
    <w:rsid w:val="004744F1"/>
    <w:rsid w:val="00485CA3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145E"/>
    <w:rsid w:val="00587B5A"/>
    <w:rsid w:val="00587CF0"/>
    <w:rsid w:val="005A10BB"/>
    <w:rsid w:val="005A7EF0"/>
    <w:rsid w:val="005B7E48"/>
    <w:rsid w:val="005D003E"/>
    <w:rsid w:val="005D535A"/>
    <w:rsid w:val="005E000C"/>
    <w:rsid w:val="005F65F5"/>
    <w:rsid w:val="00600032"/>
    <w:rsid w:val="00630FD2"/>
    <w:rsid w:val="00637ECE"/>
    <w:rsid w:val="0064445B"/>
    <w:rsid w:val="00667ECD"/>
    <w:rsid w:val="006761C4"/>
    <w:rsid w:val="00695122"/>
    <w:rsid w:val="006B52E9"/>
    <w:rsid w:val="006D01A2"/>
    <w:rsid w:val="00700C8C"/>
    <w:rsid w:val="00705118"/>
    <w:rsid w:val="007110F7"/>
    <w:rsid w:val="0071144A"/>
    <w:rsid w:val="00717B0A"/>
    <w:rsid w:val="0072754E"/>
    <w:rsid w:val="00752232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13B8A"/>
    <w:rsid w:val="008353E7"/>
    <w:rsid w:val="00840204"/>
    <w:rsid w:val="00845719"/>
    <w:rsid w:val="00846D3E"/>
    <w:rsid w:val="008611A5"/>
    <w:rsid w:val="008641F1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77DAC"/>
    <w:rsid w:val="00991171"/>
    <w:rsid w:val="0099469F"/>
    <w:rsid w:val="009A2296"/>
    <w:rsid w:val="009A3E92"/>
    <w:rsid w:val="009A7E64"/>
    <w:rsid w:val="009D17C9"/>
    <w:rsid w:val="009D55C4"/>
    <w:rsid w:val="009E3C66"/>
    <w:rsid w:val="00A02EE4"/>
    <w:rsid w:val="00A13B5A"/>
    <w:rsid w:val="00A304AE"/>
    <w:rsid w:val="00A30BA2"/>
    <w:rsid w:val="00A36F71"/>
    <w:rsid w:val="00A41557"/>
    <w:rsid w:val="00A46103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A5311"/>
    <w:rsid w:val="00BB0DEA"/>
    <w:rsid w:val="00BB45C5"/>
    <w:rsid w:val="00BB5082"/>
    <w:rsid w:val="00BC64F8"/>
    <w:rsid w:val="00BD7A20"/>
    <w:rsid w:val="00BF37CD"/>
    <w:rsid w:val="00C148B8"/>
    <w:rsid w:val="00C30715"/>
    <w:rsid w:val="00C44E71"/>
    <w:rsid w:val="00C55FFC"/>
    <w:rsid w:val="00C571EB"/>
    <w:rsid w:val="00C7208E"/>
    <w:rsid w:val="00C76612"/>
    <w:rsid w:val="00CA39A9"/>
    <w:rsid w:val="00CA7B36"/>
    <w:rsid w:val="00CD38CE"/>
    <w:rsid w:val="00CD78F8"/>
    <w:rsid w:val="00CE0F73"/>
    <w:rsid w:val="00CE20F2"/>
    <w:rsid w:val="00CF0663"/>
    <w:rsid w:val="00CF0F71"/>
    <w:rsid w:val="00D07171"/>
    <w:rsid w:val="00D12C37"/>
    <w:rsid w:val="00D13030"/>
    <w:rsid w:val="00D16FCD"/>
    <w:rsid w:val="00D1783A"/>
    <w:rsid w:val="00D370F2"/>
    <w:rsid w:val="00D52CF5"/>
    <w:rsid w:val="00D64E38"/>
    <w:rsid w:val="00D66033"/>
    <w:rsid w:val="00D91ED9"/>
    <w:rsid w:val="00D93CDC"/>
    <w:rsid w:val="00D96F6C"/>
    <w:rsid w:val="00DA1A6F"/>
    <w:rsid w:val="00DF27F4"/>
    <w:rsid w:val="00DF7BCF"/>
    <w:rsid w:val="00E022D9"/>
    <w:rsid w:val="00E06205"/>
    <w:rsid w:val="00E13E33"/>
    <w:rsid w:val="00E35685"/>
    <w:rsid w:val="00E674BB"/>
    <w:rsid w:val="00E74B6F"/>
    <w:rsid w:val="00E778A6"/>
    <w:rsid w:val="00E831FC"/>
    <w:rsid w:val="00E96E8F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334C2"/>
    <w:rsid w:val="00F42CDE"/>
    <w:rsid w:val="00F52142"/>
    <w:rsid w:val="00F52DFC"/>
    <w:rsid w:val="00F56C5D"/>
    <w:rsid w:val="00F62DAD"/>
    <w:rsid w:val="00F720F0"/>
    <w:rsid w:val="00F77E85"/>
    <w:rsid w:val="00F833B5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5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D5C437-4932-4D08-9CA8-06A80D44F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8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ณัฐรพี คงเคารพธรรม</cp:lastModifiedBy>
  <cp:revision>21</cp:revision>
  <cp:lastPrinted>2015-01-19T07:15:00Z</cp:lastPrinted>
  <dcterms:created xsi:type="dcterms:W3CDTF">2017-01-06T08:18:00Z</dcterms:created>
  <dcterms:modified xsi:type="dcterms:W3CDTF">2018-02-01T07:08:00Z</dcterms:modified>
</cp:coreProperties>
</file>